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FE7C4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FE7C4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FE7C4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FE7C4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FE7C4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FE7C4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FE7C4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FE7C40" w:rsidRPr="00FE7C40">
          <w:rPr>
            <w:b w:val="0"/>
          </w:rPr>
          <w:t xml:space="preserve"> 07143/033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FE7C40" w:rsidP="00232C8F">
            <w:r>
              <w:t>Старшая 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FE7C40" w:rsidP="00232C8F">
            <w:r>
              <w:t>24038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FE7C40" w:rsidRPr="00FE7C40">
          <w:rPr>
            <w:rStyle w:val="aa"/>
          </w:rPr>
          <w:t xml:space="preserve"> Поликлиника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FE7C40" w:rsidRPr="00FE7C40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FE7C40" w:rsidRPr="00FE7C40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FE7C40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FE7C40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FE7C40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FE7C40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FE7C40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FE7C40" w:rsidP="00C31869">
            <w:pPr>
              <w:jc w:val="center"/>
            </w:pPr>
            <w:r>
              <w:t>053-714-257 46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FE7C40" w:rsidRPr="00FE7C40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FE7C40" w:rsidRPr="00FE7C40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7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7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7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7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7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7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7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7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E7C40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7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7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7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7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E7C40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7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FE7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7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FE7C40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FE7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E7C4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E7C4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E7C4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E7C4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E7C4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E7C4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417441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400-ФЗ: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персонал;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E7C4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9B2B96" w:rsidRPr="009B2B96">
          <w:rPr>
            <w:i/>
            <w:u w:val="single"/>
          </w:rPr>
          <w:t>1. Рекомендации по улучшению и оздоровлению условий труда:</w:t>
        </w:r>
        <w:r w:rsidR="009B2B96" w:rsidRPr="009B2B96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9B2B96" w:rsidRPr="009B2B96">
          <w:rPr>
            <w:i/>
            <w:u w:val="single"/>
          </w:rPr>
          <w:tab/>
          <w:t>   </w:t>
        </w:r>
        <w:r w:rsidR="009B2B96" w:rsidRPr="009B2B96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9B2B96" w:rsidRPr="009B2B96">
          <w:rPr>
            <w:i/>
            <w:u w:val="single"/>
          </w:rPr>
          <w:tab/>
          <w:t>   </w:t>
        </w:r>
        <w:r w:rsidR="009B2B96" w:rsidRPr="009B2B96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9B2B96" w:rsidRPr="009B2B96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9B2B96" w:rsidRPr="009B2B96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E7C40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E7C40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7C4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E7C40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E7C40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7C4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FE7C40" w:rsidRPr="00FE7C40" w:rsidTr="00FE7C4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7C40" w:rsidRPr="00FE7C40" w:rsidRDefault="00FE7C40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E7C40" w:rsidRPr="00FE7C40" w:rsidRDefault="00FE7C4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7C40" w:rsidRPr="00FE7C40" w:rsidRDefault="00FE7C4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E7C40" w:rsidRPr="00FE7C40" w:rsidRDefault="00FE7C4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7C40" w:rsidRPr="00FE7C40" w:rsidRDefault="00FE7C40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E7C40" w:rsidRPr="00FE7C40" w:rsidRDefault="00FE7C4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7C40" w:rsidRPr="00FE7C40" w:rsidRDefault="00FE7C40" w:rsidP="004E51DC">
            <w:pPr>
              <w:pStyle w:val="a8"/>
            </w:pPr>
          </w:p>
        </w:tc>
      </w:tr>
      <w:tr w:rsidR="00FE7C40" w:rsidRPr="00FE7C40" w:rsidTr="00FE7C4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E7C40" w:rsidRPr="00FE7C40" w:rsidRDefault="00FE7C40" w:rsidP="004E51DC">
            <w:pPr>
              <w:pStyle w:val="a8"/>
              <w:rPr>
                <w:vertAlign w:val="superscript"/>
              </w:rPr>
            </w:pPr>
            <w:r w:rsidRPr="00FE7C4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E7C40" w:rsidRPr="00FE7C40" w:rsidRDefault="00FE7C4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E7C40" w:rsidRPr="00FE7C40" w:rsidRDefault="00FE7C40" w:rsidP="004E51DC">
            <w:pPr>
              <w:pStyle w:val="a8"/>
              <w:rPr>
                <w:vertAlign w:val="superscript"/>
              </w:rPr>
            </w:pPr>
            <w:r w:rsidRPr="00FE7C4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E7C40" w:rsidRPr="00FE7C40" w:rsidRDefault="00FE7C4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E7C40" w:rsidRPr="00FE7C40" w:rsidRDefault="00FE7C40" w:rsidP="004E51DC">
            <w:pPr>
              <w:pStyle w:val="a8"/>
              <w:rPr>
                <w:vertAlign w:val="superscript"/>
              </w:rPr>
            </w:pPr>
            <w:r w:rsidRPr="00FE7C4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E7C40" w:rsidRPr="00FE7C40" w:rsidRDefault="00FE7C4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E7C40" w:rsidRPr="00FE7C40" w:rsidRDefault="00FE7C40" w:rsidP="004E51DC">
            <w:pPr>
              <w:pStyle w:val="a8"/>
              <w:rPr>
                <w:vertAlign w:val="superscript"/>
              </w:rPr>
            </w:pPr>
            <w:r w:rsidRPr="00FE7C40">
              <w:rPr>
                <w:vertAlign w:val="superscript"/>
              </w:rPr>
              <w:t>(дата)</w:t>
            </w:r>
          </w:p>
        </w:tc>
      </w:tr>
      <w:tr w:rsidR="00FE7C40" w:rsidRPr="00FE7C40" w:rsidTr="00FE7C4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7C40" w:rsidRPr="00FE7C40" w:rsidRDefault="00FE7C40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E7C40" w:rsidRPr="00FE7C40" w:rsidRDefault="00FE7C4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7C40" w:rsidRPr="00FE7C40" w:rsidRDefault="00FE7C4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E7C40" w:rsidRPr="00FE7C40" w:rsidRDefault="00FE7C4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7C40" w:rsidRPr="00FE7C40" w:rsidRDefault="00FE7C40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E7C40" w:rsidRPr="00FE7C40" w:rsidRDefault="00FE7C4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7C40" w:rsidRPr="00FE7C40" w:rsidRDefault="00FE7C40" w:rsidP="004E51DC">
            <w:pPr>
              <w:pStyle w:val="a8"/>
            </w:pPr>
          </w:p>
        </w:tc>
      </w:tr>
      <w:tr w:rsidR="00FE7C40" w:rsidRPr="00FE7C40" w:rsidTr="00FE7C4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E7C40" w:rsidRPr="00FE7C40" w:rsidRDefault="00FE7C40" w:rsidP="004E51DC">
            <w:pPr>
              <w:pStyle w:val="a8"/>
              <w:rPr>
                <w:vertAlign w:val="superscript"/>
              </w:rPr>
            </w:pPr>
            <w:r w:rsidRPr="00FE7C4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E7C40" w:rsidRPr="00FE7C40" w:rsidRDefault="00FE7C4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E7C40" w:rsidRPr="00FE7C40" w:rsidRDefault="00FE7C40" w:rsidP="004E51DC">
            <w:pPr>
              <w:pStyle w:val="a8"/>
              <w:rPr>
                <w:vertAlign w:val="superscript"/>
              </w:rPr>
            </w:pPr>
            <w:r w:rsidRPr="00FE7C4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E7C40" w:rsidRPr="00FE7C40" w:rsidRDefault="00FE7C4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E7C40" w:rsidRPr="00FE7C40" w:rsidRDefault="00FE7C40" w:rsidP="004E51DC">
            <w:pPr>
              <w:pStyle w:val="a8"/>
              <w:rPr>
                <w:vertAlign w:val="superscript"/>
              </w:rPr>
            </w:pPr>
            <w:r w:rsidRPr="00FE7C4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E7C40" w:rsidRPr="00FE7C40" w:rsidRDefault="00FE7C4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E7C40" w:rsidRPr="00FE7C40" w:rsidRDefault="00FE7C40" w:rsidP="004E51DC">
            <w:pPr>
              <w:pStyle w:val="a8"/>
              <w:rPr>
                <w:vertAlign w:val="superscript"/>
              </w:rPr>
            </w:pPr>
            <w:r w:rsidRPr="00FE7C40">
              <w:rPr>
                <w:vertAlign w:val="superscript"/>
              </w:rPr>
              <w:t>(дата)</w:t>
            </w:r>
          </w:p>
        </w:tc>
      </w:tr>
      <w:tr w:rsidR="00FE7C40" w:rsidRPr="00FE7C40" w:rsidTr="00FE7C4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7C40" w:rsidRPr="00FE7C40" w:rsidRDefault="00FE7C40" w:rsidP="004E51DC">
            <w:pPr>
              <w:pStyle w:val="a8"/>
            </w:pPr>
            <w:r>
              <w:lastRenderedPageBreak/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E7C40" w:rsidRPr="00FE7C40" w:rsidRDefault="00FE7C4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7C40" w:rsidRPr="00FE7C40" w:rsidRDefault="00FE7C4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E7C40" w:rsidRPr="00FE7C40" w:rsidRDefault="00FE7C4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7C40" w:rsidRPr="00FE7C40" w:rsidRDefault="00FE7C40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E7C40" w:rsidRPr="00FE7C40" w:rsidRDefault="00FE7C4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7C40" w:rsidRPr="00FE7C40" w:rsidRDefault="00FE7C40" w:rsidP="004E51DC">
            <w:pPr>
              <w:pStyle w:val="a8"/>
            </w:pPr>
          </w:p>
        </w:tc>
      </w:tr>
      <w:tr w:rsidR="00FE7C40" w:rsidRPr="00FE7C40" w:rsidTr="00FE7C4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E7C40" w:rsidRPr="00FE7C40" w:rsidRDefault="00FE7C40" w:rsidP="004E51DC">
            <w:pPr>
              <w:pStyle w:val="a8"/>
              <w:rPr>
                <w:vertAlign w:val="superscript"/>
              </w:rPr>
            </w:pPr>
            <w:r w:rsidRPr="00FE7C4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E7C40" w:rsidRPr="00FE7C40" w:rsidRDefault="00FE7C4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E7C40" w:rsidRPr="00FE7C40" w:rsidRDefault="00FE7C40" w:rsidP="004E51DC">
            <w:pPr>
              <w:pStyle w:val="a8"/>
              <w:rPr>
                <w:vertAlign w:val="superscript"/>
              </w:rPr>
            </w:pPr>
            <w:r w:rsidRPr="00FE7C4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E7C40" w:rsidRPr="00FE7C40" w:rsidRDefault="00FE7C4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E7C40" w:rsidRPr="00FE7C40" w:rsidRDefault="00FE7C40" w:rsidP="004E51DC">
            <w:pPr>
              <w:pStyle w:val="a8"/>
              <w:rPr>
                <w:vertAlign w:val="superscript"/>
              </w:rPr>
            </w:pPr>
            <w:r w:rsidRPr="00FE7C4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E7C40" w:rsidRPr="00FE7C40" w:rsidRDefault="00FE7C4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E7C40" w:rsidRPr="00FE7C40" w:rsidRDefault="00FE7C40" w:rsidP="004E51DC">
            <w:pPr>
              <w:pStyle w:val="a8"/>
              <w:rPr>
                <w:vertAlign w:val="superscript"/>
              </w:rPr>
            </w:pPr>
            <w:r w:rsidRPr="00FE7C40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9B2B96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FE7C4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E7C40" w:rsidP="004E51DC">
            <w:pPr>
              <w:pStyle w:val="a8"/>
            </w:pPr>
            <w:r>
              <w:t>Митлошук Татьяна Васильевна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FE7C40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FE7C4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07143/033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944BB8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944BB8" w:rsidRPr="00C31869">
            <w:rPr>
              <w:rStyle w:val="ad"/>
              <w:sz w:val="20"/>
              <w:szCs w:val="20"/>
            </w:rPr>
            <w:fldChar w:fldCharType="separate"/>
          </w:r>
          <w:r w:rsidR="00FE7C40">
            <w:rPr>
              <w:rStyle w:val="ad"/>
              <w:noProof/>
              <w:sz w:val="20"/>
              <w:szCs w:val="20"/>
            </w:rPr>
            <w:t>1</w:t>
          </w:r>
          <w:r w:rsidR="00944BB8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E7C40" w:rsidRPr="00FE7C40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оликлиника"/>
    <w:docVar w:name="class" w:val=" не определен "/>
    <w:docVar w:name="close_doc_flag" w:val="0"/>
    <w:docVar w:name="co_classes" w:val="   "/>
    <w:docVar w:name="codeok" w:val=" 2403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33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D9524FF10496459294EC02B639C92B28"/>
    <w:docVar w:name="rm_id" w:val="218"/>
    <w:docVar w:name="rm_name" w:val="                                          "/>
    <w:docVar w:name="rm_number" w:val=" 07143/033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0E57DE"/>
    <w:rsid w:val="00110025"/>
    <w:rsid w:val="001429B1"/>
    <w:rsid w:val="00145419"/>
    <w:rsid w:val="001456F8"/>
    <w:rsid w:val="001561AF"/>
    <w:rsid w:val="0015635F"/>
    <w:rsid w:val="001607C8"/>
    <w:rsid w:val="0017163E"/>
    <w:rsid w:val="00197B2A"/>
    <w:rsid w:val="001A003D"/>
    <w:rsid w:val="001F4D8D"/>
    <w:rsid w:val="00232C8F"/>
    <w:rsid w:val="00234932"/>
    <w:rsid w:val="00244615"/>
    <w:rsid w:val="002578A5"/>
    <w:rsid w:val="00280E6D"/>
    <w:rsid w:val="002A0605"/>
    <w:rsid w:val="002A3147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17441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31F6C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E760C"/>
    <w:rsid w:val="005F6B08"/>
    <w:rsid w:val="006338F0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77BB1"/>
    <w:rsid w:val="00883461"/>
    <w:rsid w:val="00885FB9"/>
    <w:rsid w:val="008D2942"/>
    <w:rsid w:val="008E68DE"/>
    <w:rsid w:val="008E70C1"/>
    <w:rsid w:val="009039DF"/>
    <w:rsid w:val="0090588D"/>
    <w:rsid w:val="009250A2"/>
    <w:rsid w:val="0092778A"/>
    <w:rsid w:val="00933CF1"/>
    <w:rsid w:val="00944BB8"/>
    <w:rsid w:val="00966AAC"/>
    <w:rsid w:val="00967790"/>
    <w:rsid w:val="0098630F"/>
    <w:rsid w:val="009B2B96"/>
    <w:rsid w:val="009F6B7F"/>
    <w:rsid w:val="00A100AB"/>
    <w:rsid w:val="00A11596"/>
    <w:rsid w:val="00A12349"/>
    <w:rsid w:val="00A24FF3"/>
    <w:rsid w:val="00A46EE7"/>
    <w:rsid w:val="00A53FB5"/>
    <w:rsid w:val="00A55051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F796F"/>
    <w:rsid w:val="00B040A9"/>
    <w:rsid w:val="00B04F25"/>
    <w:rsid w:val="00B36337"/>
    <w:rsid w:val="00B55882"/>
    <w:rsid w:val="00B969BD"/>
    <w:rsid w:val="00BA15A3"/>
    <w:rsid w:val="00BA5029"/>
    <w:rsid w:val="00BC2F3C"/>
    <w:rsid w:val="00BE204A"/>
    <w:rsid w:val="00C02721"/>
    <w:rsid w:val="00C03F4A"/>
    <w:rsid w:val="00C31869"/>
    <w:rsid w:val="00C745F6"/>
    <w:rsid w:val="00C81BF6"/>
    <w:rsid w:val="00CC6D65"/>
    <w:rsid w:val="00CE3307"/>
    <w:rsid w:val="00D1442B"/>
    <w:rsid w:val="00D272CC"/>
    <w:rsid w:val="00D76DF8"/>
    <w:rsid w:val="00DB1272"/>
    <w:rsid w:val="00DB5302"/>
    <w:rsid w:val="00DD6B1F"/>
    <w:rsid w:val="00DD7329"/>
    <w:rsid w:val="00E0038D"/>
    <w:rsid w:val="00E124F4"/>
    <w:rsid w:val="00E36337"/>
    <w:rsid w:val="00E41021"/>
    <w:rsid w:val="00E43EDA"/>
    <w:rsid w:val="00E64667"/>
    <w:rsid w:val="00EB72AD"/>
    <w:rsid w:val="00EC37A1"/>
    <w:rsid w:val="00EF07A3"/>
    <w:rsid w:val="00EF3DC4"/>
    <w:rsid w:val="00F31AF6"/>
    <w:rsid w:val="00F356BF"/>
    <w:rsid w:val="00F4005C"/>
    <w:rsid w:val="00F45D32"/>
    <w:rsid w:val="00F76072"/>
    <w:rsid w:val="00FB001B"/>
    <w:rsid w:val="00FB24BF"/>
    <w:rsid w:val="00FD0BA7"/>
    <w:rsid w:val="00FD2BA8"/>
    <w:rsid w:val="00FE21DE"/>
    <w:rsid w:val="00FE3E9B"/>
    <w:rsid w:val="00FE7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2016-10-17T12:29:00Z</dcterms:created>
  <dcterms:modified xsi:type="dcterms:W3CDTF">2016-10-18T09:21:00Z</dcterms:modified>
</cp:coreProperties>
</file>